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2E6" w:rsidRDefault="005109C6" w:rsidP="005109C6">
      <w:pPr>
        <w:spacing w:line="360" w:lineRule="auto"/>
        <w:jc w:val="center"/>
        <w:rPr>
          <w:rFonts w:asciiTheme="majorHAnsi" w:hAnsiTheme="majorHAnsi"/>
          <w:b/>
          <w:sz w:val="32"/>
          <w:szCs w:val="32"/>
        </w:rPr>
      </w:pPr>
      <w:r w:rsidRPr="005109C6">
        <w:rPr>
          <w:rFonts w:asciiTheme="majorHAnsi" w:hAnsiTheme="majorHAnsi"/>
          <w:b/>
          <w:sz w:val="32"/>
          <w:szCs w:val="32"/>
        </w:rPr>
        <w:t xml:space="preserve">КРАЙНО ОТБОРНО КЛАСИРАНЕ </w:t>
      </w:r>
      <w:r>
        <w:rPr>
          <w:rFonts w:asciiTheme="majorHAnsi" w:hAnsiTheme="majorHAnsi"/>
          <w:b/>
          <w:sz w:val="32"/>
          <w:szCs w:val="32"/>
        </w:rPr>
        <w:t>ДЕВОЙКИ КУПА „БЪЛГАРИЯ“ 2022</w:t>
      </w:r>
      <w:r w:rsidRPr="005109C6">
        <w:rPr>
          <w:rFonts w:asciiTheme="majorHAnsi" w:hAnsiTheme="majorHAnsi"/>
          <w:b/>
          <w:sz w:val="32"/>
          <w:szCs w:val="32"/>
        </w:rPr>
        <w:t xml:space="preserve"> г.</w:t>
      </w:r>
    </w:p>
    <w:tbl>
      <w:tblPr>
        <w:tblW w:w="8565" w:type="dxa"/>
        <w:tblInd w:w="93" w:type="dxa"/>
        <w:tblLook w:val="04A0" w:firstRow="1" w:lastRow="0" w:firstColumn="1" w:lastColumn="0" w:noHBand="0" w:noVBand="1"/>
      </w:tblPr>
      <w:tblGrid>
        <w:gridCol w:w="560"/>
        <w:gridCol w:w="5935"/>
        <w:gridCol w:w="2070"/>
      </w:tblGrid>
      <w:tr w:rsidR="005109C6" w:rsidRPr="009A60BD" w:rsidTr="005109C6">
        <w:trPr>
          <w:trHeight w:val="37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:rsidR="005109C6" w:rsidRPr="009A60BD" w:rsidRDefault="005109C6" w:rsidP="00FF6751">
            <w:pPr>
              <w:jc w:val="center"/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5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:rsidR="005109C6" w:rsidRPr="009A60BD" w:rsidRDefault="005109C6" w:rsidP="00FF6751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ОТБОР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:rsidR="005109C6" w:rsidRPr="005109C6" w:rsidRDefault="005109C6" w:rsidP="00FF6751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8"/>
                <w:szCs w:val="28"/>
                <w:lang w:eastAsia="en-US"/>
              </w:rPr>
              <w:t>ТОЧКИ</w:t>
            </w:r>
          </w:p>
        </w:tc>
      </w:tr>
      <w:tr w:rsidR="005109C6" w:rsidRPr="009A60BD" w:rsidTr="005109C6">
        <w:trPr>
          <w:trHeight w:val="44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9A60BD" w:rsidRDefault="005109C6" w:rsidP="00FF6751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6779FD" w:rsidRDefault="005109C6" w:rsidP="006779FD">
            <w:pPr>
              <w:rPr>
                <w:rFonts w:ascii="Cambria" w:hAnsi="Cambria" w:cs="Calibri"/>
                <w:color w:val="000000"/>
                <w:sz w:val="28"/>
                <w:szCs w:val="28"/>
                <w:lang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ЛОКОМОТИВ С</w:t>
            </w:r>
            <w:r w:rsidR="006779FD">
              <w:rPr>
                <w:rFonts w:ascii="Cambria" w:hAnsi="Cambria" w:cs="Calibri"/>
                <w:color w:val="000000"/>
                <w:sz w:val="28"/>
                <w:szCs w:val="28"/>
                <w:lang w:eastAsia="en-US"/>
              </w:rPr>
              <w:t>Ф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6779FD" w:rsidRDefault="005109C6" w:rsidP="00FF6751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6779FD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20</w:t>
            </w:r>
          </w:p>
        </w:tc>
      </w:tr>
      <w:tr w:rsidR="005109C6" w:rsidRPr="009A60BD" w:rsidTr="005109C6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9A60BD" w:rsidRDefault="005109C6" w:rsidP="00FF6751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9A60BD" w:rsidRDefault="005109C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РУСЕ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6779FD" w:rsidRDefault="005109C6" w:rsidP="00FF6751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6779FD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17</w:t>
            </w:r>
          </w:p>
        </w:tc>
      </w:tr>
      <w:tr w:rsidR="005109C6" w:rsidRPr="009A60BD" w:rsidTr="005109C6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9A60BD" w:rsidRDefault="005109C6" w:rsidP="00FF6751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9A60BD" w:rsidRDefault="005109C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АРДА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6779FD" w:rsidRDefault="005109C6" w:rsidP="00FF6751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6779FD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</w:tr>
      <w:tr w:rsidR="005109C6" w:rsidRPr="009A60BD" w:rsidTr="005109C6">
        <w:trPr>
          <w:trHeight w:val="37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9A60BD" w:rsidRDefault="005109C6" w:rsidP="00FF6751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9A60BD" w:rsidRDefault="005109C6" w:rsidP="006779FD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ЛОКОМОТИВ ГО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6779FD" w:rsidRDefault="005109C6" w:rsidP="00FF6751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6779FD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</w:tr>
      <w:tr w:rsidR="005109C6" w:rsidRPr="009A60BD" w:rsidTr="005109C6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9A60BD" w:rsidRDefault="005109C6" w:rsidP="00FF6751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9A60BD" w:rsidRDefault="005109C6" w:rsidP="006779FD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 xml:space="preserve">СПАРТА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6779FD" w:rsidRDefault="005109C6" w:rsidP="00FF6751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6779FD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</w:tr>
      <w:tr w:rsidR="005109C6" w:rsidRPr="009A60BD" w:rsidTr="005109C6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9A60BD" w:rsidRDefault="005109C6" w:rsidP="00FF6751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9A60BD" w:rsidRDefault="005109C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ИВАЙЛО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6779FD" w:rsidRDefault="005109C6" w:rsidP="00FF6751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6779FD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</w:tr>
      <w:tr w:rsidR="005109C6" w:rsidRPr="009A60BD" w:rsidTr="005109C6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9A60BD" w:rsidRDefault="005109C6" w:rsidP="00FF6751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9A60BD" w:rsidRDefault="005109C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МИЗИЯ 80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6779FD" w:rsidRDefault="005109C6" w:rsidP="00FF6751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6779FD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</w:tr>
      <w:tr w:rsidR="005109C6" w:rsidRPr="009A60BD" w:rsidTr="005109C6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9A60BD" w:rsidRDefault="005109C6" w:rsidP="00FF6751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6779FD" w:rsidRDefault="005109C6" w:rsidP="006779FD">
            <w:pPr>
              <w:rPr>
                <w:rFonts w:ascii="Cambria" w:hAnsi="Cambria" w:cs="Calibri"/>
                <w:color w:val="000000"/>
                <w:sz w:val="28"/>
                <w:szCs w:val="28"/>
                <w:lang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ЛОКОМОТИВ Р</w:t>
            </w:r>
            <w:r w:rsidR="006779FD">
              <w:rPr>
                <w:rFonts w:ascii="Cambria" w:hAnsi="Cambria" w:cs="Calibri"/>
                <w:color w:val="000000"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6779FD" w:rsidRDefault="005109C6" w:rsidP="00FF6751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6779FD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</w:tr>
      <w:tr w:rsidR="005109C6" w:rsidRPr="009A60BD" w:rsidTr="005109C6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9A60BD" w:rsidRDefault="005109C6" w:rsidP="00FF6751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9A60BD" w:rsidRDefault="005109C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ЛАДИМЕКС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6779FD" w:rsidRDefault="005109C6" w:rsidP="00FF6751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6779FD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</w:tr>
      <w:tr w:rsidR="005109C6" w:rsidRPr="009A60BD" w:rsidTr="005109C6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9A60BD" w:rsidRDefault="005109C6" w:rsidP="00FF6751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9A60BD" w:rsidRDefault="005109C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СТАРА ЗАГОРА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6779FD" w:rsidRDefault="005109C6" w:rsidP="00FF6751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6779FD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</w:tr>
      <w:tr w:rsidR="005109C6" w:rsidRPr="009A60BD" w:rsidTr="005109C6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9A60BD" w:rsidRDefault="005109C6" w:rsidP="00FF6751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9A60BD" w:rsidRDefault="005109C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БВС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6779FD" w:rsidRDefault="005109C6" w:rsidP="00FF6751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6779FD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</w:tr>
      <w:tr w:rsidR="005109C6" w:rsidRPr="009A60BD" w:rsidTr="005109C6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9A60BD" w:rsidRDefault="005109C6" w:rsidP="00FF6751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6779FD" w:rsidRDefault="005109C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ПОБЕДА</w:t>
            </w:r>
            <w:r w:rsidR="006779FD">
              <w:rPr>
                <w:rFonts w:ascii="Cambria" w:hAnsi="Cambria" w:cs="Calibri"/>
                <w:color w:val="000000"/>
                <w:sz w:val="28"/>
                <w:szCs w:val="28"/>
                <w:lang w:eastAsia="en-US"/>
              </w:rPr>
              <w:t xml:space="preserve"> ЧЕРНОМОРЕЦ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6779FD" w:rsidRDefault="005109C6" w:rsidP="00FF6751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6779FD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</w:tr>
      <w:tr w:rsidR="005109C6" w:rsidRPr="009A60BD" w:rsidTr="005109C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9A60BD" w:rsidRDefault="005109C6" w:rsidP="00FF6751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sz w:val="28"/>
                <w:szCs w:val="28"/>
                <w:lang w:val="en-US" w:eastAsia="en-US"/>
              </w:rPr>
              <w:t>13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9A60BD" w:rsidRDefault="005109C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ОМУРТАГ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6779FD" w:rsidRDefault="005109C6" w:rsidP="00FF6751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6779FD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</w:tr>
      <w:tr w:rsidR="005109C6" w:rsidRPr="009A60BD" w:rsidTr="005109C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9A60BD" w:rsidRDefault="005109C6" w:rsidP="00FF6751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sz w:val="28"/>
                <w:szCs w:val="28"/>
                <w:lang w:val="en-US" w:eastAsia="en-US"/>
              </w:rPr>
              <w:t>14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9A60BD" w:rsidRDefault="005109C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ЛАУТА АРМИ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6779FD" w:rsidRDefault="005109C6" w:rsidP="00FF6751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6779FD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</w:tr>
      <w:tr w:rsidR="005109C6" w:rsidRPr="009A60BD" w:rsidTr="005109C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9A60BD" w:rsidRDefault="005109C6" w:rsidP="00FF6751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9A60BD" w:rsidRDefault="005109C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КОРНЕР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6779FD" w:rsidRDefault="005109C6" w:rsidP="00FF6751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6779FD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</w:tr>
      <w:tr w:rsidR="005109C6" w:rsidRPr="009A60BD" w:rsidTr="005109C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9A60BD" w:rsidRDefault="005109C6" w:rsidP="00FF6751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9A60BD" w:rsidRDefault="005109C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СЛАВИЯ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6779FD" w:rsidRDefault="005109C6" w:rsidP="00FF6751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6779FD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</w:tr>
      <w:tr w:rsidR="005109C6" w:rsidRPr="009A60BD" w:rsidTr="005109C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9A60BD" w:rsidRDefault="005109C6" w:rsidP="00FF6751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sz w:val="28"/>
                <w:szCs w:val="28"/>
                <w:lang w:val="en-US" w:eastAsia="en-US"/>
              </w:rPr>
              <w:t>17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9A60BD" w:rsidRDefault="005109C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ДИМОВ БОКСИНГ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6779FD" w:rsidRDefault="005109C6" w:rsidP="00FF6751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6779FD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</w:tr>
      <w:tr w:rsidR="005109C6" w:rsidRPr="009A60BD" w:rsidTr="005109C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9A60BD" w:rsidRDefault="005109C6" w:rsidP="00FF6751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sz w:val="28"/>
                <w:szCs w:val="28"/>
                <w:lang w:val="en-US" w:eastAsia="en-US"/>
              </w:rPr>
              <w:t>18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9A60BD" w:rsidRDefault="005109C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ПИРИН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6779FD" w:rsidRDefault="005109C6" w:rsidP="00FF6751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6779FD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</w:tr>
      <w:tr w:rsidR="005109C6" w:rsidRPr="009A60BD" w:rsidTr="005109C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9C6" w:rsidRPr="009A60BD" w:rsidRDefault="005109C6" w:rsidP="00FF6751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sz w:val="28"/>
                <w:szCs w:val="28"/>
                <w:lang w:val="en-US" w:eastAsia="en-US"/>
              </w:rPr>
              <w:t>19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9A60BD" w:rsidRDefault="005109C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ЧЕРВЕН БРЯГ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6779FD" w:rsidRDefault="005109C6" w:rsidP="00FF6751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6779FD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</w:tr>
      <w:tr w:rsidR="005109C6" w:rsidRPr="009A60BD" w:rsidTr="005109C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9C6" w:rsidRPr="009A60BD" w:rsidRDefault="005109C6" w:rsidP="00FF6751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9A60BD" w:rsidRDefault="005109C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БАЛКАН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6779FD" w:rsidRDefault="005109C6" w:rsidP="00FF6751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6779FD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</w:tr>
      <w:tr w:rsidR="005109C6" w:rsidRPr="009A60BD" w:rsidTr="005109C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9C6" w:rsidRPr="009A60BD" w:rsidRDefault="005109C6" w:rsidP="00FF6751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sz w:val="28"/>
                <w:szCs w:val="28"/>
                <w:lang w:val="en-US" w:eastAsia="en-US"/>
              </w:rPr>
              <w:t>21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9A60BD" w:rsidRDefault="005109C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ДУНАВ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6779FD" w:rsidRDefault="005109C6" w:rsidP="00FF6751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6779FD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</w:tr>
      <w:tr w:rsidR="005109C6" w:rsidRPr="009A60BD" w:rsidTr="005109C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9C6" w:rsidRPr="009A60BD" w:rsidRDefault="005109C6" w:rsidP="00FF6751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sz w:val="28"/>
                <w:szCs w:val="28"/>
                <w:lang w:val="en-US" w:eastAsia="en-US"/>
              </w:rPr>
              <w:t>22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9A60BD" w:rsidRDefault="005109C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ЦСКА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6779FD" w:rsidRDefault="005109C6" w:rsidP="00FF6751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6779FD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</w:tr>
      <w:tr w:rsidR="005109C6" w:rsidRPr="009A60BD" w:rsidTr="005109C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9A60BD" w:rsidRDefault="005109C6" w:rsidP="00FF6751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sz w:val="28"/>
                <w:szCs w:val="28"/>
                <w:lang w:val="en-US" w:eastAsia="en-US"/>
              </w:rPr>
              <w:t>23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9A60BD" w:rsidRDefault="005109C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ДОБРУДЖА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523" w:rsidRPr="00DD2523" w:rsidRDefault="005109C6" w:rsidP="00DD2523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9A60BD">
              <w:rPr>
                <w:rFonts w:ascii="Cambria" w:hAnsi="Cambria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 </w:t>
            </w:r>
            <w:r w:rsidR="00DD2523">
              <w:rPr>
                <w:rFonts w:ascii="Cambria" w:hAnsi="Cambria" w:cs="Calibri"/>
                <w:b/>
                <w:bCs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5109C6" w:rsidRPr="009A60BD" w:rsidTr="005109C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9A60BD" w:rsidRDefault="005109C6" w:rsidP="00FF6751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sz w:val="28"/>
                <w:szCs w:val="28"/>
                <w:lang w:val="en-US" w:eastAsia="en-US"/>
              </w:rPr>
              <w:t>24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9A60BD" w:rsidRDefault="005109C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ОЛИМПИЯ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DD2523" w:rsidRDefault="005109C6" w:rsidP="00FF6751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9A60BD">
              <w:rPr>
                <w:rFonts w:ascii="Cambria" w:hAnsi="Cambria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 </w:t>
            </w:r>
            <w:r w:rsidR="00DD2523">
              <w:rPr>
                <w:rFonts w:ascii="Cambria" w:hAnsi="Cambria" w:cs="Calibri"/>
                <w:b/>
                <w:bCs/>
                <w:color w:val="000000"/>
                <w:sz w:val="28"/>
                <w:szCs w:val="28"/>
                <w:lang w:eastAsia="en-US"/>
              </w:rPr>
              <w:t>-</w:t>
            </w:r>
          </w:p>
        </w:tc>
        <w:bookmarkStart w:id="0" w:name="_GoBack"/>
        <w:bookmarkEnd w:id="0"/>
      </w:tr>
      <w:tr w:rsidR="005109C6" w:rsidRPr="009A60BD" w:rsidTr="005109C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9A60BD" w:rsidRDefault="005109C6" w:rsidP="00FF6751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sz w:val="28"/>
                <w:szCs w:val="28"/>
                <w:lang w:val="en-US" w:eastAsia="en-US"/>
              </w:rPr>
              <w:t>25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9A60BD" w:rsidRDefault="005109C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АПРИЛЕЦ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DD2523" w:rsidRDefault="005109C6" w:rsidP="00FF6751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9A60BD">
              <w:rPr>
                <w:rFonts w:ascii="Cambria" w:hAnsi="Cambria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 </w:t>
            </w:r>
            <w:r w:rsidR="00DD2523">
              <w:rPr>
                <w:rFonts w:ascii="Cambria" w:hAnsi="Cambria" w:cs="Calibri"/>
                <w:b/>
                <w:bCs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5109C6" w:rsidRPr="009A60BD" w:rsidTr="005109C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9A60BD" w:rsidRDefault="005109C6" w:rsidP="00FF6751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sz w:val="28"/>
                <w:szCs w:val="28"/>
                <w:lang w:val="en-US" w:eastAsia="en-US"/>
              </w:rPr>
              <w:t>26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9A60BD" w:rsidRDefault="005109C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КРАСНА ПОЛЯНА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DD2523" w:rsidRDefault="005109C6" w:rsidP="00FF6751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9A60BD">
              <w:rPr>
                <w:rFonts w:ascii="Cambria" w:hAnsi="Cambria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 </w:t>
            </w:r>
            <w:r w:rsidR="00DD2523">
              <w:rPr>
                <w:rFonts w:ascii="Cambria" w:hAnsi="Cambria" w:cs="Calibri"/>
                <w:b/>
                <w:bCs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5109C6" w:rsidRPr="009A60BD" w:rsidTr="005109C6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9A60BD" w:rsidRDefault="005109C6" w:rsidP="00FF6751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sz w:val="28"/>
                <w:szCs w:val="28"/>
                <w:lang w:val="en-US" w:eastAsia="en-US"/>
              </w:rPr>
              <w:t>27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9A60BD" w:rsidRDefault="005109C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ШУМЕН ГРУП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9C6" w:rsidRPr="00DD2523" w:rsidRDefault="005109C6" w:rsidP="00FF6751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9A60BD">
              <w:rPr>
                <w:rFonts w:ascii="Cambria" w:hAnsi="Cambria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 </w:t>
            </w:r>
            <w:r w:rsidR="00DD2523">
              <w:rPr>
                <w:rFonts w:ascii="Cambria" w:hAnsi="Cambria" w:cs="Calibri"/>
                <w:b/>
                <w:bCs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</w:tbl>
    <w:p w:rsidR="00576D0A" w:rsidRPr="00D122E6" w:rsidRDefault="00D122E6" w:rsidP="00D122E6">
      <w:pPr>
        <w:spacing w:line="360" w:lineRule="auto"/>
        <w:rPr>
          <w:rFonts w:asciiTheme="majorHAnsi" w:hAnsiTheme="majorHAnsi"/>
          <w:b/>
          <w:sz w:val="32"/>
          <w:szCs w:val="32"/>
        </w:rPr>
      </w:pPr>
      <w:r w:rsidRPr="00C52314">
        <w:rPr>
          <w:rFonts w:asciiTheme="majorHAnsi" w:hAnsiTheme="majorHAnsi"/>
          <w:b/>
          <w:sz w:val="32"/>
          <w:szCs w:val="32"/>
        </w:rPr>
        <w:t>БФБокс</w:t>
      </w:r>
    </w:p>
    <w:sectPr w:rsidR="00576D0A" w:rsidRPr="00D122E6" w:rsidSect="00144764">
      <w:headerReference w:type="default" r:id="rId7"/>
      <w:footerReference w:type="even" r:id="rId8"/>
      <w:footerReference w:type="default" r:id="rId9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6B8" w:rsidRDefault="004A06B8" w:rsidP="00144764">
      <w:r>
        <w:separator/>
      </w:r>
    </w:p>
  </w:endnote>
  <w:endnote w:type="continuationSeparator" w:id="0">
    <w:p w:rsidR="004A06B8" w:rsidRDefault="004A06B8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Default="00C73178">
    <w:pPr>
      <w:pStyle w:val="Footer"/>
    </w:pP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6B8" w:rsidRDefault="004A06B8" w:rsidP="00144764">
      <w:r>
        <w:separator/>
      </w:r>
    </w:p>
  </w:footnote>
  <w:footnote w:type="continuationSeparator" w:id="0">
    <w:p w:rsidR="004A06B8" w:rsidRDefault="004A06B8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144764"/>
    <w:rsid w:val="002A4A8E"/>
    <w:rsid w:val="00444F1B"/>
    <w:rsid w:val="004A06B8"/>
    <w:rsid w:val="005109C6"/>
    <w:rsid w:val="00570DB0"/>
    <w:rsid w:val="00576D0A"/>
    <w:rsid w:val="00606305"/>
    <w:rsid w:val="006779FD"/>
    <w:rsid w:val="006D1ED9"/>
    <w:rsid w:val="0073702F"/>
    <w:rsid w:val="0076018A"/>
    <w:rsid w:val="00853C82"/>
    <w:rsid w:val="0087395B"/>
    <w:rsid w:val="00917784"/>
    <w:rsid w:val="0095561B"/>
    <w:rsid w:val="00A25AD5"/>
    <w:rsid w:val="00B5771A"/>
    <w:rsid w:val="00C73178"/>
    <w:rsid w:val="00CB5611"/>
    <w:rsid w:val="00CE162C"/>
    <w:rsid w:val="00D122E6"/>
    <w:rsid w:val="00D876C6"/>
    <w:rsid w:val="00DD2523"/>
    <w:rsid w:val="00E95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2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Good</cp:lastModifiedBy>
  <cp:revision>4</cp:revision>
  <dcterms:created xsi:type="dcterms:W3CDTF">2022-11-09T09:32:00Z</dcterms:created>
  <dcterms:modified xsi:type="dcterms:W3CDTF">2022-11-09T12:07:00Z</dcterms:modified>
</cp:coreProperties>
</file>